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2F" w:rsidRDefault="00E3152F"/>
    <w:p w:rsidR="00E3152F" w:rsidRDefault="00413387">
      <w:pPr>
        <w:pStyle w:val="TitlePageTitle"/>
      </w:pPr>
      <w:proofErr w:type="spellStart"/>
      <w:r>
        <w:t>Krakatoa</w:t>
      </w:r>
      <w:proofErr w:type="spellEnd"/>
    </w:p>
    <w:p w:rsidR="00E3152F" w:rsidRDefault="00C16696">
      <w:pPr>
        <w:pStyle w:val="TitlePageSubtitle"/>
      </w:pPr>
      <w:proofErr w:type="gramStart"/>
      <w:r>
        <w:t>l</w:t>
      </w:r>
      <w:r w:rsidR="00413387">
        <w:t>argest</w:t>
      </w:r>
      <w:proofErr w:type="gramEnd"/>
      <w:r w:rsidR="00413387">
        <w:t xml:space="preserve"> Volcan</w:t>
      </w:r>
      <w:r>
        <w:t>0</w:t>
      </w:r>
      <w:r w:rsidR="00413387">
        <w:t xml:space="preserve">ic </w:t>
      </w:r>
      <w:proofErr w:type="spellStart"/>
      <w:r w:rsidR="00413387">
        <w:t>Erup</w:t>
      </w:r>
      <w:r>
        <w:t>shun</w:t>
      </w:r>
      <w:proofErr w:type="spellEnd"/>
      <w:r w:rsidR="00413387">
        <w:t xml:space="preserve"> in Modern </w:t>
      </w:r>
      <w:proofErr w:type="spellStart"/>
      <w:r w:rsidR="00413387">
        <w:t>Histor</w:t>
      </w:r>
      <w:r>
        <w:t>i</w:t>
      </w:r>
      <w:proofErr w:type="spellEnd"/>
    </w:p>
    <w:p w:rsidR="00E3152F" w:rsidRDefault="00E3152F"/>
    <w:p w:rsidR="00E3152F" w:rsidRDefault="00E3152F">
      <w:pPr>
        <w:pStyle w:val="TitlePageOther"/>
      </w:pPr>
      <w:r>
        <w:t xml:space="preserve">By </w:t>
      </w:r>
      <w:r w:rsidR="00413387">
        <w:t>Mr. Burns</w:t>
      </w:r>
    </w:p>
    <w:p w:rsidR="00E3152F" w:rsidRDefault="00E3152F"/>
    <w:p w:rsidR="00E3152F" w:rsidRDefault="00E3152F"/>
    <w:p w:rsidR="00E3152F" w:rsidRDefault="00E3152F">
      <w:pPr>
        <w:sectPr w:rsidR="00E315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E3152F" w:rsidRDefault="002677A6">
      <w:pPr>
        <w:pStyle w:val="ReportTitle"/>
      </w:pPr>
      <w:proofErr w:type="spellStart"/>
      <w:r>
        <w:lastRenderedPageBreak/>
        <w:t>Krakatoa</w:t>
      </w:r>
      <w:proofErr w:type="spellEnd"/>
    </w:p>
    <w:p w:rsidR="00E3152F" w:rsidRDefault="002677A6">
      <w:pPr>
        <w:pStyle w:val="TitlePageOther"/>
      </w:pPr>
      <w:r>
        <w:t>Mr. Burns</w:t>
      </w:r>
    </w:p>
    <w:p w:rsidR="00E3152F" w:rsidRDefault="002677A6">
      <w:pPr>
        <w:pStyle w:val="TitlePageOther"/>
      </w:pPr>
      <w:r>
        <w:t>Reading and Language Arts</w:t>
      </w:r>
    </w:p>
    <w:p w:rsidR="00E3152F" w:rsidRDefault="002677A6">
      <w:pPr>
        <w:pStyle w:val="TitlePageOther"/>
      </w:pPr>
      <w:r>
        <w:t>14 February 2011</w:t>
      </w:r>
    </w:p>
    <w:p w:rsidR="00E3152F" w:rsidRDefault="00E3152F"/>
    <w:p w:rsidR="00E3152F" w:rsidRDefault="00484920" w:rsidP="002677A6">
      <w:pPr>
        <w:rPr>
          <w:b/>
          <w:sz w:val="28"/>
          <w:szCs w:val="28"/>
        </w:rPr>
      </w:pPr>
      <w:r>
        <w:rPr>
          <w:b/>
          <w:sz w:val="28"/>
          <w:szCs w:val="28"/>
        </w:rPr>
        <w:t>I.  Introduction</w:t>
      </w:r>
    </w:p>
    <w:p w:rsidR="002677A6" w:rsidRDefault="002677A6" w:rsidP="002677A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 w:rsidR="00C16696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rakatoa</w:t>
      </w:r>
      <w:proofErr w:type="spellEnd"/>
      <w:r>
        <w:rPr>
          <w:b/>
          <w:sz w:val="28"/>
          <w:szCs w:val="28"/>
        </w:rPr>
        <w:t xml:space="preserve"> is a volcano located between </w:t>
      </w:r>
      <w:r w:rsidR="00C16696">
        <w:rPr>
          <w:b/>
          <w:sz w:val="28"/>
          <w:szCs w:val="28"/>
        </w:rPr>
        <w:t>the islands of Java and Sumatra</w:t>
      </w:r>
      <w:r>
        <w:rPr>
          <w:b/>
          <w:sz w:val="28"/>
          <w:szCs w:val="28"/>
        </w:rPr>
        <w:t xml:space="preserve">  On August 27, 1883 the </w:t>
      </w:r>
      <w:r w:rsidR="00C16696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olcan</w:t>
      </w:r>
      <w:r w:rsidR="00C16696">
        <w:rPr>
          <w:b/>
          <w:sz w:val="28"/>
          <w:szCs w:val="28"/>
        </w:rPr>
        <w:t>o erupted destroying its island</w:t>
      </w:r>
      <w:r>
        <w:rPr>
          <w:b/>
          <w:sz w:val="28"/>
          <w:szCs w:val="28"/>
        </w:rPr>
        <w:t xml:space="preserve">  </w:t>
      </w:r>
      <w:r w:rsidR="00C16696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t was one of the worst natural disasters the world has </w:t>
      </w:r>
      <w:proofErr w:type="spellStart"/>
      <w:r>
        <w:rPr>
          <w:b/>
          <w:sz w:val="28"/>
          <w:szCs w:val="28"/>
        </w:rPr>
        <w:t>every</w:t>
      </w:r>
      <w:proofErr w:type="spellEnd"/>
      <w:r>
        <w:rPr>
          <w:b/>
          <w:sz w:val="28"/>
          <w:szCs w:val="28"/>
        </w:rPr>
        <w:t xml:space="preserve"> known.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1 with supporting detail</w:t>
      </w:r>
    </w:p>
    <w:p w:rsidR="00484920" w:rsidRDefault="002677A6">
      <w:pPr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The world was shaken violently when </w:t>
      </w:r>
      <w:proofErr w:type="spellStart"/>
      <w:r>
        <w:rPr>
          <w:b/>
          <w:sz w:val="28"/>
          <w:szCs w:val="28"/>
        </w:rPr>
        <w:t>Krakatoa</w:t>
      </w:r>
      <w:proofErr w:type="spellEnd"/>
      <w:r>
        <w:rPr>
          <w:b/>
          <w:sz w:val="28"/>
          <w:szCs w:val="28"/>
        </w:rPr>
        <w:t xml:space="preserve"> erupted in   </w:t>
      </w:r>
      <w:r w:rsidR="00C16696"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 xml:space="preserve">oday natural disasters are reported instantly by radio and TV.  </w:t>
      </w:r>
      <w:proofErr w:type="spellStart"/>
      <w:r>
        <w:rPr>
          <w:b/>
          <w:sz w:val="28"/>
          <w:szCs w:val="28"/>
        </w:rPr>
        <w:t>Krakatoa</w:t>
      </w:r>
      <w:proofErr w:type="spellEnd"/>
      <w:r>
        <w:rPr>
          <w:b/>
          <w:sz w:val="28"/>
          <w:szCs w:val="28"/>
        </w:rPr>
        <w:t xml:space="preserve"> was the first disaster to be reported around the world by </w:t>
      </w:r>
      <w:proofErr w:type="spellStart"/>
      <w:r w:rsidR="00C16696">
        <w:rPr>
          <w:b/>
          <w:sz w:val="28"/>
          <w:szCs w:val="28"/>
        </w:rPr>
        <w:t>tele</w:t>
      </w:r>
      <w:proofErr w:type="spellEnd"/>
      <w:r w:rsidR="00C16696">
        <w:rPr>
          <w:b/>
          <w:sz w:val="28"/>
          <w:szCs w:val="28"/>
        </w:rPr>
        <w:t xml:space="preserve"> </w:t>
      </w:r>
      <w:proofErr w:type="spellStart"/>
      <w:r w:rsidR="00C16696">
        <w:rPr>
          <w:b/>
          <w:sz w:val="28"/>
          <w:szCs w:val="28"/>
        </w:rPr>
        <w:t>gaph</w:t>
      </w:r>
      <w:proofErr w:type="spellEnd"/>
      <w:r>
        <w:rPr>
          <w:b/>
          <w:sz w:val="28"/>
          <w:szCs w:val="28"/>
        </w:rPr>
        <w:t xml:space="preserve">.  The world got a description of the gigantic </w:t>
      </w:r>
      <w:r w:rsidR="00C16696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sh cloud which towered 50 </w:t>
      </w:r>
      <w:r w:rsidR="00C16696">
        <w:rPr>
          <w:b/>
          <w:sz w:val="28"/>
          <w:szCs w:val="28"/>
        </w:rPr>
        <w:t>miles above the volcanic island</w:t>
      </w:r>
      <w:r>
        <w:rPr>
          <w:b/>
          <w:sz w:val="28"/>
          <w:szCs w:val="28"/>
        </w:rPr>
        <w:t xml:space="preserve">  The pumice that fell into the ocean was so thick for a time </w:t>
      </w:r>
      <w:r>
        <w:rPr>
          <w:b/>
          <w:sz w:val="28"/>
          <w:szCs w:val="28"/>
        </w:rPr>
        <w:lastRenderedPageBreak/>
        <w:t xml:space="preserve">it stopped sea traffic near Indonesia.  </w:t>
      </w:r>
      <w:r w:rsidR="00A07AA0">
        <w:rPr>
          <w:b/>
          <w:sz w:val="28"/>
          <w:szCs w:val="28"/>
        </w:rPr>
        <w:t xml:space="preserve">Scientists say that the loudest sound ever heard on earth was the eruption of </w:t>
      </w:r>
      <w:proofErr w:type="spellStart"/>
      <w:r w:rsidR="00A07AA0">
        <w:rPr>
          <w:b/>
          <w:sz w:val="28"/>
          <w:szCs w:val="28"/>
        </w:rPr>
        <w:t>Krakatoa</w:t>
      </w:r>
      <w:proofErr w:type="spellEnd"/>
      <w:r w:rsidR="00A07AA0">
        <w:rPr>
          <w:b/>
          <w:sz w:val="28"/>
          <w:szCs w:val="28"/>
        </w:rPr>
        <w:t>.  The explosion was heard over 2,000 miles away.</w:t>
      </w:r>
    </w:p>
    <w:p w:rsidR="00A07AA0" w:rsidRDefault="00A07AA0">
      <w:pPr>
        <w:rPr>
          <w:sz w:val="28"/>
          <w:szCs w:val="28"/>
        </w:rPr>
      </w:pPr>
    </w:p>
    <w:p w:rsid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2 with supporting detail</w:t>
      </w:r>
    </w:p>
    <w:p w:rsidR="00A07AA0" w:rsidRDefault="00A07AA0">
      <w:pPr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Volcanoes can be deadly to the people that live near them.  They can also kill people that live a long way away from the volcano.  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Main</w:t>
      </w:r>
      <w:proofErr w:type="gramEnd"/>
      <w:r>
        <w:rPr>
          <w:b/>
          <w:sz w:val="28"/>
          <w:szCs w:val="28"/>
        </w:rPr>
        <w:t xml:space="preserve"> Idea 3 with supporting detail</w:t>
      </w:r>
    </w:p>
    <w:p w:rsidR="00484920" w:rsidRDefault="00484920">
      <w:pPr>
        <w:rPr>
          <w:sz w:val="28"/>
          <w:szCs w:val="28"/>
        </w:rPr>
      </w:pPr>
    </w:p>
    <w:p w:rsidR="00484920" w:rsidRDefault="00484920">
      <w:pPr>
        <w:rPr>
          <w:sz w:val="28"/>
          <w:szCs w:val="28"/>
        </w:rPr>
      </w:pPr>
    </w:p>
    <w:p w:rsidR="00484920" w:rsidRPr="00484920" w:rsidRDefault="00484920">
      <w:pPr>
        <w:rPr>
          <w:b/>
          <w:sz w:val="28"/>
          <w:szCs w:val="28"/>
        </w:rPr>
      </w:pPr>
      <w:r>
        <w:rPr>
          <w:b/>
          <w:sz w:val="28"/>
          <w:szCs w:val="28"/>
        </w:rPr>
        <w:t>IV</w:t>
      </w:r>
      <w:proofErr w:type="gramStart"/>
      <w:r>
        <w:rPr>
          <w:b/>
          <w:sz w:val="28"/>
          <w:szCs w:val="28"/>
        </w:rPr>
        <w:t>.  Conclusion</w:t>
      </w:r>
      <w:proofErr w:type="gramEnd"/>
    </w:p>
    <w:p w:rsidR="00484920" w:rsidRDefault="00484920">
      <w:pPr>
        <w:rPr>
          <w:b/>
          <w:sz w:val="28"/>
          <w:szCs w:val="28"/>
        </w:rPr>
      </w:pPr>
    </w:p>
    <w:p w:rsidR="00484920" w:rsidRPr="00484920" w:rsidRDefault="00484920">
      <w:pPr>
        <w:rPr>
          <w:sz w:val="28"/>
          <w:szCs w:val="28"/>
        </w:rPr>
      </w:pPr>
    </w:p>
    <w:p w:rsidR="00E3152F" w:rsidRDefault="00E3152F"/>
    <w:p w:rsidR="00E3152F" w:rsidRDefault="00E3152F">
      <w:pPr>
        <w:pStyle w:val="ReportTitle"/>
      </w:pPr>
      <w:r>
        <w:br w:type="page"/>
      </w:r>
      <w:r>
        <w:lastRenderedPageBreak/>
        <w:t>Bibliography</w:t>
      </w:r>
    </w:p>
    <w:p w:rsidR="00E3152F" w:rsidRDefault="00E3152F"/>
    <w:p w:rsidR="00E3152F" w:rsidRPr="00051594" w:rsidRDefault="008C1762">
      <w:r>
        <w:t>(Use easybib.com to put this section together.  Keep your source articles and just enter the information.  Delete these instructions when your bibliography is complete.)</w:t>
      </w:r>
    </w:p>
    <w:sectPr w:rsidR="00E3152F" w:rsidRPr="00051594" w:rsidSect="006173AB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856" w:rsidRDefault="00214856">
      <w:r>
        <w:separator/>
      </w:r>
    </w:p>
  </w:endnote>
  <w:endnote w:type="continuationSeparator" w:id="0">
    <w:p w:rsidR="00214856" w:rsidRDefault="0021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E315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Footer"/>
      <w:jc w:val="center"/>
    </w:pPr>
    <w:r>
      <w:rPr>
        <w:rStyle w:val="PageNumber"/>
      </w:rPr>
      <w:fldChar w:fldCharType="begin"/>
    </w:r>
    <w:r w:rsidR="00E3152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6696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856" w:rsidRDefault="00214856">
      <w:r>
        <w:separator/>
      </w:r>
    </w:p>
  </w:footnote>
  <w:footnote w:type="continuationSeparator" w:id="0">
    <w:p w:rsidR="00214856" w:rsidRDefault="00214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31.95pt;height:558.85pt;z-index:-251660288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31.95pt;height:558.85pt;z-index:-251659264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31.95pt;height:558.85pt;z-index:-25166131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2053" type="#_x0000_t75" style="position:absolute;margin-left:0;margin-top:0;width:431.95pt;height:558.85pt;z-index:-251657216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" o:spid="_x0000_s2054" type="#_x0000_t75" style="position:absolute;margin-left:0;margin-top:0;width:431.95pt;height:558.85pt;z-index:-251656192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2F" w:rsidRDefault="0069560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" o:spid="_x0000_s2052" type="#_x0000_t75" style="position:absolute;margin-left:0;margin-top:0;width:431.95pt;height:558.85pt;z-index:-251658240;mso-position-horizontal:center;mso-position-horizontal-relative:margin;mso-position-vertical:center;mso-position-vertical-relative:margin" o:allowincell="f">
          <v:imagedata r:id="rId1" o:title="Informative Checker Fl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attachedTemplate r:id="rId1"/>
  <w:stylePaneFormatFilter w:val="3001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C1762"/>
    <w:rsid w:val="00036CFF"/>
    <w:rsid w:val="000D10EF"/>
    <w:rsid w:val="00214856"/>
    <w:rsid w:val="002336B2"/>
    <w:rsid w:val="002677A6"/>
    <w:rsid w:val="00413387"/>
    <w:rsid w:val="00484920"/>
    <w:rsid w:val="00550E1C"/>
    <w:rsid w:val="006173AB"/>
    <w:rsid w:val="0067383B"/>
    <w:rsid w:val="0069560D"/>
    <w:rsid w:val="007C20CC"/>
    <w:rsid w:val="008C1762"/>
    <w:rsid w:val="008E0E5F"/>
    <w:rsid w:val="00A07AA0"/>
    <w:rsid w:val="00B111F8"/>
    <w:rsid w:val="00C16696"/>
    <w:rsid w:val="00C5471D"/>
    <w:rsid w:val="00D0586E"/>
    <w:rsid w:val="00DF3D39"/>
    <w:rsid w:val="00E3152F"/>
    <w:rsid w:val="00E3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3AB"/>
    <w:pPr>
      <w:spacing w:line="480" w:lineRule="auto"/>
    </w:pPr>
    <w:rPr>
      <w:rFonts w:ascii="Verdana" w:hAnsi="Verdana"/>
      <w:szCs w:val="24"/>
    </w:rPr>
  </w:style>
  <w:style w:type="paragraph" w:styleId="Heading1">
    <w:name w:val="heading 1"/>
    <w:next w:val="Normal"/>
    <w:qFormat/>
    <w:rsid w:val="006173AB"/>
    <w:pPr>
      <w:keepNext/>
      <w:spacing w:before="240" w:after="60"/>
      <w:outlineLvl w:val="0"/>
    </w:pPr>
    <w:rPr>
      <w:rFonts w:ascii="Verdana" w:hAnsi="Verdana" w:cs="Arial"/>
      <w:b/>
      <w:bCs/>
      <w:kern w:val="32"/>
      <w:sz w:val="32"/>
      <w:szCs w:val="32"/>
    </w:rPr>
  </w:style>
  <w:style w:type="paragraph" w:styleId="Heading2">
    <w:name w:val="heading 2"/>
    <w:next w:val="Normal"/>
    <w:qFormat/>
    <w:rsid w:val="006173AB"/>
    <w:pPr>
      <w:keepNext/>
      <w:spacing w:before="240" w:after="60"/>
      <w:outlineLvl w:val="1"/>
    </w:pPr>
    <w:rPr>
      <w:rFonts w:ascii="Verdana" w:hAnsi="Verdana" w:cs="Arial"/>
      <w:b/>
      <w:bCs/>
      <w:i/>
      <w:iCs/>
      <w:sz w:val="28"/>
      <w:szCs w:val="28"/>
    </w:rPr>
  </w:style>
  <w:style w:type="paragraph" w:styleId="Heading3">
    <w:name w:val="heading 3"/>
    <w:next w:val="Normal"/>
    <w:qFormat/>
    <w:rsid w:val="006173AB"/>
    <w:pPr>
      <w:keepNext/>
      <w:spacing w:before="240" w:after="60"/>
      <w:outlineLvl w:val="2"/>
    </w:pPr>
    <w:rPr>
      <w:rFonts w:ascii="Verdana" w:hAnsi="Verdana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Title">
    <w:name w:val="Title Page Title"/>
    <w:next w:val="Normal"/>
    <w:rsid w:val="006173AB"/>
    <w:rPr>
      <w:rFonts w:ascii="Gill Sans MT" w:hAnsi="Gill Sans MT"/>
      <w:b/>
      <w:color w:val="FF9900"/>
      <w:sz w:val="96"/>
      <w:szCs w:val="24"/>
    </w:rPr>
  </w:style>
  <w:style w:type="paragraph" w:customStyle="1" w:styleId="TitlePageSubtitle">
    <w:name w:val="Title Page Subtitle"/>
    <w:next w:val="Normal"/>
    <w:rsid w:val="006173AB"/>
    <w:rPr>
      <w:rFonts w:ascii="Gill Sans MT" w:hAnsi="Gill Sans MT"/>
      <w:color w:val="FF6600"/>
      <w:sz w:val="48"/>
      <w:szCs w:val="48"/>
    </w:rPr>
  </w:style>
  <w:style w:type="paragraph" w:customStyle="1" w:styleId="TitlePageOther">
    <w:name w:val="Title Page Other"/>
    <w:next w:val="Normal"/>
    <w:rsid w:val="006173AB"/>
    <w:rPr>
      <w:rFonts w:ascii="Verdana" w:hAnsi="Verdana"/>
      <w:sz w:val="28"/>
      <w:szCs w:val="24"/>
    </w:rPr>
  </w:style>
  <w:style w:type="paragraph" w:customStyle="1" w:styleId="ReportTitle">
    <w:name w:val="Report Title"/>
    <w:next w:val="Normal"/>
    <w:rsid w:val="006173AB"/>
    <w:pPr>
      <w:spacing w:after="120"/>
    </w:pPr>
    <w:rPr>
      <w:rFonts w:ascii="Gill Sans MT" w:hAnsi="Gill Sans MT"/>
      <w:b/>
      <w:color w:val="FF9900"/>
      <w:sz w:val="72"/>
      <w:szCs w:val="24"/>
    </w:rPr>
  </w:style>
  <w:style w:type="paragraph" w:styleId="Header">
    <w:name w:val="header"/>
    <w:basedOn w:val="Normal"/>
    <w:rsid w:val="006173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173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17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learning%20essentials\1.0\en\us\student\hm\templates\informative%20essay\informative%20checker%20fl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B41B6-4B0D-4141-859A-39D32B6D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informative checker flat</Template>
  <TotalTime>0</TotalTime>
  <Pages>4</Pages>
  <Words>203</Words>
  <Characters>1160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Report</vt:lpstr>
    </vt:vector>
  </TitlesOfParts>
  <LinksUpToDate>false</LinksUpToDate>
  <CharactersWithSpaces>1361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Report</dc:title>
  <dc:creator/>
  <cp:lastModifiedBy/>
  <cp:revision>1</cp:revision>
  <cp:lastPrinted>2011-01-23T18:49:00Z</cp:lastPrinted>
  <dcterms:created xsi:type="dcterms:W3CDTF">2011-02-14T13:47:00Z</dcterms:created>
  <dcterms:modified xsi:type="dcterms:W3CDTF">2011-02-14T13:47:00Z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 DAP">
    <vt:lpwstr>[ContentDir]\Student\HM\Templates\Informative Essay\Informative Essay.xml</vt:lpwstr>
  </property>
  <property fmtid="{D5CDD505-2E9C-101B-9397-08002B2CF9AE}" pid="3" name="SE Mode">
    <vt:lpwstr>student</vt:lpwstr>
  </property>
  <property fmtid="{D5CDD505-2E9C-101B-9397-08002B2CF9AE}" pid="4" name="SE Context">
    <vt:lpwstr>Report</vt:lpwstr>
  </property>
  <property fmtid="{D5CDD505-2E9C-101B-9397-08002B2CF9AE}" pid="5" name="SE DAP Default">
    <vt:lpwstr>[ContentDir]\Student\HM\Templates\Informative Essay\Informative Essay.xml</vt:lpwstr>
  </property>
  <property fmtid="{D5CDD505-2E9C-101B-9397-08002B2CF9AE}" pid="6" name="SE DAP Check Values">
    <vt:lpwstr>0</vt:lpwstr>
  </property>
</Properties>
</file>